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F2A6C" w:rsidRPr="00427B3B" w14:paraId="11617B28" w14:textId="77777777" w:rsidTr="001B1CA6">
        <w:tc>
          <w:tcPr>
            <w:tcW w:w="1080" w:type="dxa"/>
            <w:vAlign w:val="center"/>
          </w:tcPr>
          <w:p w14:paraId="434E4E1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2C04590B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9F2A6C">
              <w:rPr>
                <w:rFonts w:ascii="Arial" w:hAnsi="Arial" w:cs="Arial"/>
                <w:color w:val="0000FF"/>
                <w:sz w:val="16"/>
                <w:szCs w:val="16"/>
              </w:rPr>
              <w:t>43001-153/2026-0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1589B838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0D0E6F2" w14:textId="2C12DDC8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D-121/26 G   </w:t>
            </w:r>
          </w:p>
        </w:tc>
      </w:tr>
      <w:tr w:rsidR="009F2A6C" w:rsidRPr="00427B3B" w14:paraId="0D21D2C3" w14:textId="77777777" w:rsidTr="001B1CA6">
        <w:tc>
          <w:tcPr>
            <w:tcW w:w="1080" w:type="dxa"/>
            <w:vAlign w:val="center"/>
          </w:tcPr>
          <w:p w14:paraId="63BE6B7F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09A24A9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20.07.2026</w:t>
            </w:r>
          </w:p>
        </w:tc>
        <w:tc>
          <w:tcPr>
            <w:tcW w:w="1080" w:type="dxa"/>
            <w:vAlign w:val="center"/>
          </w:tcPr>
          <w:p w14:paraId="6CED1A22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4B65113" w14:textId="3B775AF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2431-26-000605/0</w:t>
            </w:r>
          </w:p>
        </w:tc>
      </w:tr>
    </w:tbl>
    <w:p w14:paraId="3E698A5B" w14:textId="77777777" w:rsidR="00424A5A" w:rsidRPr="005E57F4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FB627C" w:rsidRDefault="002B47B8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20D3A161" w:rsidR="00FB627C" w:rsidRPr="001B1CA6" w:rsidRDefault="009F2A6C" w:rsidP="001B1CA6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F2A6C">
              <w:rPr>
                <w:rFonts w:ascii="Tahoma" w:hAnsi="Tahoma" w:cs="Tahoma"/>
                <w:b/>
                <w:bCs/>
                <w:sz w:val="20"/>
              </w:rPr>
              <w:t>Rekonstrukcija regionalne ceste R2-676/2212 Kapele od km 0+000 do km 1+028 od naselja Kapele do odcepa za Rakovec</w:t>
            </w:r>
          </w:p>
        </w:tc>
      </w:tr>
    </w:tbl>
    <w:p w14:paraId="461BB1C8" w14:textId="77777777" w:rsidR="00E813F4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2EAA789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720CA9">
        <w:trPr>
          <w:trHeight w:val="523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77777777" w:rsidR="00BD6C7A" w:rsidRDefault="00BD6C7A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4273873B" w14:textId="77777777" w:rsidR="00894CC4" w:rsidRDefault="001B1CA6" w:rsidP="001A2F1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Naročnik </w:t>
            </w:r>
            <w:r w:rsidR="00316123">
              <w:rPr>
                <w:rFonts w:ascii="Tahoma" w:hAnsi="Tahoma" w:cs="Tahoma"/>
                <w:szCs w:val="20"/>
              </w:rPr>
              <w:t>v</w:t>
            </w:r>
            <w:r w:rsidRPr="001B1CA6">
              <w:rPr>
                <w:rFonts w:ascii="Tahoma" w:hAnsi="Tahoma" w:cs="Tahoma"/>
                <w:szCs w:val="20"/>
              </w:rPr>
              <w:t xml:space="preserve"> pomoč ponudniku pri oblikovanju cene</w:t>
            </w:r>
            <w:r>
              <w:rPr>
                <w:rFonts w:ascii="Tahoma" w:hAnsi="Tahoma" w:cs="Tahoma"/>
                <w:szCs w:val="20"/>
              </w:rPr>
              <w:t xml:space="preserve"> objavlja</w:t>
            </w:r>
            <w:r w:rsidR="00894CC4">
              <w:rPr>
                <w:rFonts w:ascii="Tahoma" w:hAnsi="Tahoma" w:cs="Tahoma"/>
                <w:szCs w:val="20"/>
              </w:rPr>
              <w:t>:</w:t>
            </w:r>
          </w:p>
          <w:p w14:paraId="6C0B055B" w14:textId="1A937641" w:rsidR="001A2F10" w:rsidRDefault="001B1CA6" w:rsidP="00894CC4">
            <w:pPr>
              <w:pStyle w:val="BodyText2"/>
              <w:widowControl w:val="0"/>
              <w:numPr>
                <w:ilvl w:val="0"/>
                <w:numId w:val="31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="00894CC4">
              <w:rPr>
                <w:rFonts w:ascii="Tahoma" w:hAnsi="Tahoma" w:cs="Tahoma"/>
                <w:szCs w:val="20"/>
              </w:rPr>
              <w:t>F</w:t>
            </w:r>
            <w:r w:rsidR="00D83BC2">
              <w:rPr>
                <w:rFonts w:ascii="Tahoma" w:hAnsi="Tahoma" w:cs="Tahoma"/>
                <w:szCs w:val="20"/>
              </w:rPr>
              <w:t>otografijo in tehnične specifikacije nadstrešnice</w:t>
            </w:r>
            <w:r w:rsidR="00894CC4">
              <w:rPr>
                <w:rFonts w:ascii="Tahoma" w:hAnsi="Tahoma" w:cs="Tahoma"/>
                <w:szCs w:val="20"/>
              </w:rPr>
              <w:t>.</w:t>
            </w:r>
          </w:p>
          <w:p w14:paraId="392D6F9B" w14:textId="1276397A" w:rsidR="00894CC4" w:rsidRDefault="00894CC4" w:rsidP="00894CC4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4B801CBE" w14:textId="4426DED2" w:rsidR="00720CA9" w:rsidRPr="00720CA9" w:rsidRDefault="00720CA9" w:rsidP="00720CA9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bookmarkStart w:id="0" w:name="_GoBack"/>
            <w:bookmarkEnd w:id="0"/>
            <w:r w:rsidRPr="00720CA9">
              <w:rPr>
                <w:rFonts w:ascii="Tahoma" w:hAnsi="Tahoma" w:cs="Tahoma"/>
                <w:szCs w:val="20"/>
              </w:rPr>
              <w:t>Naročnik dopolnjuje specifikacijo naročila, in sicer se dodaja še naslednji načrt:</w:t>
            </w:r>
          </w:p>
          <w:p w14:paraId="7AD0D0E3" w14:textId="0E58E695" w:rsidR="00720CA9" w:rsidRPr="00720CA9" w:rsidRDefault="00720CA9" w:rsidP="00720CA9">
            <w:pPr>
              <w:pStyle w:val="BodyText2"/>
              <w:widowControl w:val="0"/>
              <w:numPr>
                <w:ilvl w:val="0"/>
                <w:numId w:val="27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proofErr w:type="spellStart"/>
            <w:r w:rsidRPr="00720CA9">
              <w:rPr>
                <w:rFonts w:ascii="Tahoma" w:hAnsi="Tahoma" w:cs="Tahoma"/>
                <w:szCs w:val="20"/>
              </w:rPr>
              <w:t>Kapele_Monitoring_stavb</w:t>
            </w:r>
            <w:proofErr w:type="spellEnd"/>
          </w:p>
          <w:p w14:paraId="13EBD0C2" w14:textId="5A7AB7C6" w:rsidR="00720CA9" w:rsidRPr="00D34B67" w:rsidRDefault="00720CA9" w:rsidP="00D34B67"/>
        </w:tc>
      </w:tr>
    </w:tbl>
    <w:p w14:paraId="1A1E5A22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04F71" w14:textId="77777777" w:rsidR="00F4021B" w:rsidRDefault="00F4021B">
      <w:r>
        <w:separator/>
      </w:r>
    </w:p>
  </w:endnote>
  <w:endnote w:type="continuationSeparator" w:id="0">
    <w:p w14:paraId="1A05D0C0" w14:textId="77777777" w:rsidR="00F4021B" w:rsidRDefault="00F4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5808A" w14:textId="77777777" w:rsidR="00E8367F" w:rsidRDefault="00E83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8E2D2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6ADC78B1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894C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894CC4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ECBF1" w14:textId="34BA12B4" w:rsidR="00E813F4" w:rsidRDefault="00E813F4" w:rsidP="002507C2">
    <w:pPr>
      <w:pStyle w:val="Footer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56584" w14:textId="77777777" w:rsidR="00F4021B" w:rsidRDefault="00F4021B">
      <w:r>
        <w:separator/>
      </w:r>
    </w:p>
  </w:footnote>
  <w:footnote w:type="continuationSeparator" w:id="0">
    <w:p w14:paraId="7656B4C6" w14:textId="77777777" w:rsidR="00F4021B" w:rsidRDefault="00F40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C0490" w14:textId="77777777" w:rsidR="00E8367F" w:rsidRDefault="00E83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8A9CE" w14:textId="77777777" w:rsidR="00E8367F" w:rsidRDefault="00E83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B6D4" w14:textId="48277E9C" w:rsidR="00DB7CDA" w:rsidRDefault="00E8367F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EC813AB"/>
    <w:multiLevelType w:val="hybridMultilevel"/>
    <w:tmpl w:val="2D660BA6"/>
    <w:lvl w:ilvl="0" w:tplc="99E200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2C1163"/>
    <w:multiLevelType w:val="hybridMultilevel"/>
    <w:tmpl w:val="39BAEC0E"/>
    <w:lvl w:ilvl="0" w:tplc="2D487E8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0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C0603"/>
    <w:multiLevelType w:val="hybridMultilevel"/>
    <w:tmpl w:val="86D2A796"/>
    <w:lvl w:ilvl="0" w:tplc="C49C0C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865C9B"/>
    <w:multiLevelType w:val="hybridMultilevel"/>
    <w:tmpl w:val="A9C0CE10"/>
    <w:lvl w:ilvl="0" w:tplc="DFFC688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4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8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30"/>
  </w:num>
  <w:num w:numId="4">
    <w:abstractNumId w:val="8"/>
  </w:num>
  <w:num w:numId="5">
    <w:abstractNumId w:val="17"/>
  </w:num>
  <w:num w:numId="6">
    <w:abstractNumId w:val="25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3"/>
  </w:num>
  <w:num w:numId="16">
    <w:abstractNumId w:val="3"/>
  </w:num>
  <w:num w:numId="17">
    <w:abstractNumId w:val="11"/>
  </w:num>
  <w:num w:numId="18">
    <w:abstractNumId w:val="27"/>
  </w:num>
  <w:num w:numId="19">
    <w:abstractNumId w:val="28"/>
  </w:num>
  <w:num w:numId="20">
    <w:abstractNumId w:val="19"/>
  </w:num>
  <w:num w:numId="21">
    <w:abstractNumId w:val="24"/>
  </w:num>
  <w:num w:numId="22">
    <w:abstractNumId w:val="29"/>
  </w:num>
  <w:num w:numId="23">
    <w:abstractNumId w:val="23"/>
  </w:num>
  <w:num w:numId="24">
    <w:abstractNumId w:val="18"/>
  </w:num>
  <w:num w:numId="25">
    <w:abstractNumId w:val="4"/>
  </w:num>
  <w:num w:numId="26">
    <w:abstractNumId w:val="20"/>
  </w:num>
  <w:num w:numId="27">
    <w:abstractNumId w:val="26"/>
  </w:num>
  <w:num w:numId="28">
    <w:abstractNumId w:val="22"/>
  </w:num>
  <w:num w:numId="29">
    <w:abstractNumId w:val="7"/>
  </w:num>
  <w:num w:numId="30">
    <w:abstractNumId w:val="21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7F"/>
    <w:rsid w:val="0003238B"/>
    <w:rsid w:val="000646A9"/>
    <w:rsid w:val="0006480F"/>
    <w:rsid w:val="000B18F6"/>
    <w:rsid w:val="001836BB"/>
    <w:rsid w:val="00194724"/>
    <w:rsid w:val="001A2F10"/>
    <w:rsid w:val="001B1CA6"/>
    <w:rsid w:val="00202BCF"/>
    <w:rsid w:val="00216549"/>
    <w:rsid w:val="00221792"/>
    <w:rsid w:val="002507C2"/>
    <w:rsid w:val="00252CA3"/>
    <w:rsid w:val="00290551"/>
    <w:rsid w:val="002B47B8"/>
    <w:rsid w:val="002D5F03"/>
    <w:rsid w:val="003133A6"/>
    <w:rsid w:val="00316123"/>
    <w:rsid w:val="00330F3D"/>
    <w:rsid w:val="003560E2"/>
    <w:rsid w:val="003579C0"/>
    <w:rsid w:val="00395D56"/>
    <w:rsid w:val="003D7131"/>
    <w:rsid w:val="00424A5A"/>
    <w:rsid w:val="004329BC"/>
    <w:rsid w:val="0044323F"/>
    <w:rsid w:val="004B34B5"/>
    <w:rsid w:val="004D3E9E"/>
    <w:rsid w:val="005120A8"/>
    <w:rsid w:val="00532F50"/>
    <w:rsid w:val="00556816"/>
    <w:rsid w:val="005A46AD"/>
    <w:rsid w:val="005E57F4"/>
    <w:rsid w:val="00634B0D"/>
    <w:rsid w:val="006369E8"/>
    <w:rsid w:val="00637BE6"/>
    <w:rsid w:val="006513E5"/>
    <w:rsid w:val="00716874"/>
    <w:rsid w:val="00720CA9"/>
    <w:rsid w:val="00723849"/>
    <w:rsid w:val="007B26B9"/>
    <w:rsid w:val="007F7E1B"/>
    <w:rsid w:val="008160E8"/>
    <w:rsid w:val="00894CC4"/>
    <w:rsid w:val="008A3850"/>
    <w:rsid w:val="008B0E3D"/>
    <w:rsid w:val="00910DA0"/>
    <w:rsid w:val="00917B0D"/>
    <w:rsid w:val="009B1FD9"/>
    <w:rsid w:val="009F2A6C"/>
    <w:rsid w:val="00A05C73"/>
    <w:rsid w:val="00A17575"/>
    <w:rsid w:val="00A648DD"/>
    <w:rsid w:val="00AD3747"/>
    <w:rsid w:val="00B5590B"/>
    <w:rsid w:val="00B87CCD"/>
    <w:rsid w:val="00BD6C7A"/>
    <w:rsid w:val="00C54A8C"/>
    <w:rsid w:val="00C61847"/>
    <w:rsid w:val="00D34B67"/>
    <w:rsid w:val="00D534CD"/>
    <w:rsid w:val="00D83BC2"/>
    <w:rsid w:val="00DB7CDA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E0A9A"/>
    <w:rsid w:val="00F129F4"/>
    <w:rsid w:val="00F4021B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E8367F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E8367F"/>
    <w:rPr>
      <w:rFonts w:ascii="Arial" w:hAnsi="Arial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ormal"/>
    <w:rsid w:val="00EA6BDD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A6BD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</TotalTime>
  <Pages>1</Pages>
  <Words>78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DMandic</cp:lastModifiedBy>
  <cp:revision>2</cp:revision>
  <cp:lastPrinted>2023-12-01T10:40:00Z</cp:lastPrinted>
  <dcterms:created xsi:type="dcterms:W3CDTF">2026-07-21T07:10:00Z</dcterms:created>
  <dcterms:modified xsi:type="dcterms:W3CDTF">2026-07-21T07:10:00Z</dcterms:modified>
</cp:coreProperties>
</file>